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color w:val="000000"/>
        </w:rPr>
      </w:pPr>
    </w:p>
    <w:p w:rsidR="00460F4B" w:rsidRDefault="00460F4B" w:rsidP="00B46E6E">
      <w:pPr>
        <w:pStyle w:val="ConsPlusNonformat"/>
        <w:ind w:left="48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</w:p>
    <w:p w:rsidR="00460F4B" w:rsidRDefault="00460F4B" w:rsidP="00B46E6E">
      <w:pPr>
        <w:tabs>
          <w:tab w:val="left" w:pos="7560"/>
          <w:tab w:val="left" w:pos="7920"/>
        </w:tabs>
        <w:ind w:left="2835"/>
        <w:jc w:val="right"/>
        <w:rPr>
          <w:rFonts w:ascii="Arial" w:hAnsi="Arial" w:cs="Arial"/>
          <w:bCs/>
        </w:rPr>
      </w:pPr>
      <w:r>
        <w:rPr>
          <w:rFonts w:ascii="Arial" w:hAnsi="Arial" w:cs="Arial"/>
        </w:rPr>
        <w:t>к административному регламенту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по предоставлению муниципальной услуги «Перевод земель, находящихся в муниципальной собственности, за исключением земель сельскохозяйственного назначения, из одной категории в другую»</w:t>
      </w:r>
    </w:p>
    <w:p w:rsidR="00460F4B" w:rsidRDefault="00460F4B" w:rsidP="00B46E6E">
      <w:pPr>
        <w:tabs>
          <w:tab w:val="left" w:pos="7560"/>
          <w:tab w:val="left" w:pos="7920"/>
        </w:tabs>
        <w:ind w:left="2835"/>
        <w:jc w:val="both"/>
        <w:rPr>
          <w:rFonts w:ascii="Arial" w:hAnsi="Arial" w:cs="Arial"/>
          <w:color w:val="000000"/>
          <w:lang w:eastAsia="ru-RU"/>
        </w:rPr>
      </w:pPr>
    </w:p>
    <w:p w:rsidR="00460F4B" w:rsidRDefault="00460F4B" w:rsidP="00B46E6E">
      <w:pPr>
        <w:pStyle w:val="ConsPlusNormal"/>
        <w:widowControl/>
        <w:ind w:firstLine="0"/>
        <w:jc w:val="center"/>
        <w:rPr>
          <w:sz w:val="22"/>
          <w:szCs w:val="22"/>
        </w:rPr>
      </w:pPr>
      <w:r>
        <w:rPr>
          <w:color w:val="000000"/>
          <w:sz w:val="22"/>
          <w:szCs w:val="22"/>
        </w:rPr>
        <w:t>ПРИМЕРНЫЙ</w:t>
      </w:r>
      <w:r>
        <w:rPr>
          <w:sz w:val="22"/>
          <w:szCs w:val="22"/>
        </w:rPr>
        <w:t xml:space="preserve"> ОБРАЗЕЦ ХОДАТАЙСТВА</w:t>
      </w:r>
    </w:p>
    <w:p w:rsidR="00460F4B" w:rsidRDefault="00460F4B" w:rsidP="00B46E6E">
      <w:pPr>
        <w:pStyle w:val="ConsPlusNormal"/>
        <w:widowControl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ДЛЯ ПЕРЕВОДА ЗЕМЕЛЬ ИЛИ ЗЕМЕЛЬНЫХ УЧАСТКОВ ИЗ ОДНОЙ КАТЕГОРИИ В ДРУГУЮ</w:t>
      </w:r>
    </w:p>
    <w:p w:rsidR="00460F4B" w:rsidRDefault="00460F4B" w:rsidP="00B46E6E">
      <w:pPr>
        <w:ind w:left="4248"/>
        <w:jc w:val="both"/>
        <w:rPr>
          <w:rFonts w:ascii="Arial" w:hAnsi="Arial" w:cs="Arial"/>
          <w:b/>
          <w:bCs/>
          <w:sz w:val="28"/>
          <w:szCs w:val="28"/>
        </w:rPr>
      </w:pPr>
    </w:p>
    <w:p w:rsidR="00460F4B" w:rsidRDefault="00460F4B" w:rsidP="00B46E6E">
      <w:pPr>
        <w:ind w:left="48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Главе ______________________</w:t>
      </w:r>
    </w:p>
    <w:p w:rsidR="00460F4B" w:rsidRDefault="00460F4B" w:rsidP="00B46E6E">
      <w:pPr>
        <w:ind w:left="48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_____________________________</w:t>
      </w:r>
    </w:p>
    <w:p w:rsidR="00460F4B" w:rsidRDefault="00460F4B" w:rsidP="00B46E6E">
      <w:pPr>
        <w:ind w:left="482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</w:t>
      </w:r>
    </w:p>
    <w:p w:rsidR="00460F4B" w:rsidRDefault="00460F4B" w:rsidP="00B46E6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ХОДАТАЙСТВО</w:t>
      </w:r>
    </w:p>
    <w:p w:rsidR="00460F4B" w:rsidRDefault="00460F4B" w:rsidP="00B46E6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 переводе земель или земельных участков из одной категории в другую</w:t>
      </w:r>
    </w:p>
    <w:p w:rsidR="00460F4B" w:rsidRDefault="00460F4B" w:rsidP="00B46E6E">
      <w:pPr>
        <w:jc w:val="both"/>
        <w:rPr>
          <w:rFonts w:ascii="Arial" w:hAnsi="Arial" w:cs="Arial"/>
        </w:rPr>
      </w:pP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460F4B" w:rsidRDefault="00460F4B" w:rsidP="00B46E6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(для заявителя – юридического лица - полное наименование, данные о государственной регистрации;</w:t>
      </w:r>
    </w:p>
    <w:p w:rsidR="00460F4B" w:rsidRDefault="00460F4B" w:rsidP="00B46E6E">
      <w:pPr>
        <w:jc w:val="both"/>
        <w:rPr>
          <w:rFonts w:ascii="Arial" w:hAnsi="Arial" w:cs="Arial"/>
        </w:rPr>
      </w:pP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460F4B" w:rsidRDefault="00460F4B" w:rsidP="00B46E6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для заявителя – физического лица – фамилия, имя, отчество, паспортные данные)</w:t>
      </w:r>
    </w:p>
    <w:p w:rsidR="00460F4B" w:rsidRDefault="00460F4B" w:rsidP="00B46E6E">
      <w:pPr>
        <w:jc w:val="both"/>
        <w:rPr>
          <w:rFonts w:ascii="Arial" w:hAnsi="Arial" w:cs="Arial"/>
        </w:rPr>
      </w:pP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заявителя: ______________________________________________________________________</w:t>
      </w:r>
    </w:p>
    <w:p w:rsidR="00460F4B" w:rsidRDefault="00460F4B" w:rsidP="00B46E6E">
      <w:pPr>
        <w:pStyle w:val="BodyText2"/>
        <w:ind w:firstLine="0"/>
        <w:jc w:val="both"/>
        <w:rPr>
          <w:rFonts w:ascii="Arial" w:hAnsi="Arial" w:cs="Arial"/>
        </w:rPr>
      </w:pPr>
    </w:p>
    <w:p w:rsidR="00460F4B" w:rsidRDefault="00460F4B" w:rsidP="00B46E6E">
      <w:pPr>
        <w:pStyle w:val="BodyText2"/>
        <w:ind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Прошу перевести земельный участок, находящийся в_____________________________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460F4B" w:rsidRDefault="00460F4B" w:rsidP="00B46E6E">
      <w:pPr>
        <w:pStyle w:val="BodyText2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(форма собственности)</w:t>
      </w:r>
    </w:p>
    <w:p w:rsidR="00460F4B" w:rsidRDefault="00460F4B" w:rsidP="00B46E6E">
      <w:pPr>
        <w:pStyle w:val="BodyText2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собственности, общей площадью _________ кв.м, кадастровый №___________________</w:t>
      </w:r>
    </w:p>
    <w:p w:rsidR="00460F4B" w:rsidRDefault="00460F4B" w:rsidP="00B46E6E">
      <w:pPr>
        <w:pStyle w:val="BodyText2"/>
        <w:ind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</w:t>
      </w: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расположенный по адресу: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___________________________________________________,</w:t>
      </w:r>
    </w:p>
    <w:p w:rsidR="00460F4B" w:rsidRDefault="00460F4B" w:rsidP="00B46E6E">
      <w:pPr>
        <w:jc w:val="both"/>
        <w:rPr>
          <w:rFonts w:ascii="Arial" w:hAnsi="Arial" w:cs="Arial"/>
        </w:rPr>
      </w:pP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из категории_____________________________________________________________ </w:t>
      </w:r>
    </w:p>
    <w:p w:rsidR="00460F4B" w:rsidRDefault="00460F4B" w:rsidP="00B46E6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(в соответствии с документами земельного кадастра)</w:t>
      </w: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категорию_____________________________________________________________</w:t>
      </w: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При этом сообщаю следующие дополнительные сведения об участке:</w:t>
      </w: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Правовой документ, на основании которого используется земельный участок: ______________________________________________________________________</w:t>
      </w: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Ограничения использования и обременения земельного участка ______________________________________________________________________</w:t>
      </w:r>
    </w:p>
    <w:p w:rsidR="00460F4B" w:rsidRDefault="00460F4B" w:rsidP="00B46E6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Заявитель:</w:t>
      </w: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         ___________________     </w:t>
      </w:r>
    </w:p>
    <w:p w:rsidR="00460F4B" w:rsidRDefault="00460F4B" w:rsidP="00B46E6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(Должность)                                                (Подпись)                                  (Ф.И.О.)</w:t>
      </w: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м.п.</w:t>
      </w:r>
    </w:p>
    <w:p w:rsidR="00460F4B" w:rsidRDefault="00460F4B" w:rsidP="00B46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Контактное лицо, телефон для связи:______________________________________________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            «____»  _____________ 20__ г.</w:t>
      </w:r>
    </w:p>
    <w:p w:rsidR="00460F4B" w:rsidRDefault="00460F4B" w:rsidP="00B46E6E">
      <w:pPr>
        <w:pStyle w:val="ConsPlusNormal"/>
        <w:widowControl/>
        <w:ind w:firstLine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 w:rsidP="00B46E6E">
      <w:pPr>
        <w:pStyle w:val="ConsPlusNonformat"/>
        <w:ind w:left="4820"/>
        <w:jc w:val="both"/>
        <w:rPr>
          <w:rFonts w:ascii="Arial" w:hAnsi="Arial" w:cs="Arial"/>
          <w:sz w:val="24"/>
          <w:szCs w:val="24"/>
        </w:rPr>
      </w:pPr>
    </w:p>
    <w:p w:rsidR="00460F4B" w:rsidRDefault="00460F4B">
      <w:bookmarkStart w:id="0" w:name="_GoBack"/>
      <w:bookmarkEnd w:id="0"/>
    </w:p>
    <w:sectPr w:rsidR="00460F4B" w:rsidSect="00F36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92F"/>
    <w:rsid w:val="0031358A"/>
    <w:rsid w:val="00460F4B"/>
    <w:rsid w:val="0068692F"/>
    <w:rsid w:val="0092538A"/>
    <w:rsid w:val="00B46E6E"/>
    <w:rsid w:val="00B82284"/>
    <w:rsid w:val="00F36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E6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B46E6E"/>
    <w:pPr>
      <w:suppressAutoHyphens w:val="0"/>
      <w:ind w:firstLine="709"/>
    </w:pPr>
    <w:rPr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46E6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46E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46E6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49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435</Words>
  <Characters>2484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2017-11-11T21:17:00Z</dcterms:created>
  <dcterms:modified xsi:type="dcterms:W3CDTF">2017-12-07T17:52:00Z</dcterms:modified>
</cp:coreProperties>
</file>